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2740F">
        <w:rPr>
          <w:rFonts w:cs="Arial"/>
          <w:b/>
          <w:caps/>
          <w:sz w:val="28"/>
          <w:szCs w:val="28"/>
        </w:rPr>
        <w:t>96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92740F" w:rsidP="00D226B2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À CCR NovaDutra</w:t>
            </w:r>
            <w:r w:rsidR="00330182" w:rsidRPr="00330182">
              <w:rPr>
                <w:rFonts w:cs="Arial"/>
                <w:sz w:val="20"/>
                <w:szCs w:val="20"/>
              </w:rPr>
              <w:t xml:space="preserve">, solicitando </w:t>
            </w:r>
            <w:r w:rsidR="003B3D5C">
              <w:rPr>
                <w:rFonts w:cs="Arial"/>
                <w:sz w:val="20"/>
                <w:szCs w:val="20"/>
              </w:rPr>
              <w:t xml:space="preserve">a </w:t>
            </w:r>
            <w:r>
              <w:rPr>
                <w:rFonts w:cs="Arial"/>
                <w:sz w:val="20"/>
                <w:szCs w:val="20"/>
              </w:rPr>
              <w:t xml:space="preserve">ampliação da passarela existente sobre a Rodovia Presidente Dutra, que permite a travessia defronte da Churrascaria Dragão àquele </w:t>
            </w:r>
            <w:r w:rsidR="00775D52">
              <w:rPr>
                <w:rFonts w:cs="Arial"/>
                <w:sz w:val="20"/>
                <w:szCs w:val="20"/>
              </w:rPr>
              <w:t xml:space="preserve">trecho </w:t>
            </w:r>
            <w:r>
              <w:rPr>
                <w:rFonts w:cs="Arial"/>
                <w:sz w:val="20"/>
                <w:szCs w:val="20"/>
              </w:rPr>
              <w:t xml:space="preserve">defronte da Churrascaria </w:t>
            </w:r>
            <w:r w:rsidR="00D226B2">
              <w:rPr>
                <w:rFonts w:cs="Arial"/>
                <w:sz w:val="20"/>
                <w:szCs w:val="20"/>
              </w:rPr>
              <w:t xml:space="preserve">Boi </w:t>
            </w:r>
            <w:r w:rsidR="00DC179F" w:rsidRPr="00DC179F">
              <w:rPr>
                <w:rFonts w:cs="Arial"/>
                <w:sz w:val="20"/>
                <w:szCs w:val="20"/>
              </w:rPr>
              <w:t>Mil, no km 161</w:t>
            </w:r>
            <w:r>
              <w:rPr>
                <w:rFonts w:cs="Arial"/>
                <w:sz w:val="20"/>
                <w:szCs w:val="20"/>
              </w:rPr>
              <w:t>, na região do Parque Meia Lua, em Jacareí</w:t>
            </w:r>
            <w:r w:rsidR="00330182" w:rsidRPr="00330182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8E4412">
        <w:rPr>
          <w:rFonts w:cs="Arial"/>
        </w:rPr>
        <w:t>à</w:t>
      </w:r>
      <w:r w:rsidR="00330182" w:rsidRPr="00330182">
        <w:rPr>
          <w:rFonts w:cs="Arial"/>
        </w:rPr>
        <w:t xml:space="preserve"> </w:t>
      </w:r>
      <w:r w:rsidR="008E4412" w:rsidRPr="008E4412">
        <w:rPr>
          <w:rFonts w:cs="Arial"/>
        </w:rPr>
        <w:t xml:space="preserve">CCR NovaDutra solicitando a ampliação da passarela existente sobre a Rodovia Presidente Dutra, que permite a travessia defronte da Churrascaria Dragão àquele </w:t>
      </w:r>
      <w:r w:rsidR="00FF31C7">
        <w:rPr>
          <w:rFonts w:cs="Arial"/>
        </w:rPr>
        <w:t xml:space="preserve">trecho </w:t>
      </w:r>
      <w:r w:rsidR="00122763">
        <w:rPr>
          <w:rFonts w:cs="Arial"/>
        </w:rPr>
        <w:t>defronte da Churrascaria Boi Mil, no km 161</w:t>
      </w:r>
      <w:r w:rsidR="008E4412" w:rsidRPr="008E4412">
        <w:rPr>
          <w:rFonts w:cs="Arial"/>
        </w:rPr>
        <w:t>, na região do Parque Meia Lua, em Jacareí</w:t>
      </w:r>
      <w:r w:rsidR="00330182" w:rsidRPr="00330182">
        <w:rPr>
          <w:rFonts w:cs="Arial"/>
        </w:rPr>
        <w:t>.</w:t>
      </w:r>
    </w:p>
    <w:p w:rsidR="00FF4855" w:rsidRDefault="00FD37D7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A</w:t>
      </w:r>
      <w:r w:rsidRPr="00FD37D7">
        <w:rPr>
          <w:rFonts w:cs="Arial"/>
        </w:rPr>
        <w:t xml:space="preserve"> solicitação se faz necessária </w:t>
      </w:r>
      <w:r w:rsidR="006F6520">
        <w:rPr>
          <w:rFonts w:cs="Arial"/>
        </w:rPr>
        <w:t>tendo em vista que</w:t>
      </w:r>
      <w:r w:rsidR="00D14420">
        <w:rPr>
          <w:rFonts w:cs="Arial"/>
        </w:rPr>
        <w:t xml:space="preserve"> a via que dava acesso direto </w:t>
      </w:r>
      <w:r w:rsidR="00E5189E">
        <w:rPr>
          <w:rFonts w:cs="Arial"/>
        </w:rPr>
        <w:t>à Rodovia Presidente Dutra</w:t>
      </w:r>
      <w:r w:rsidR="00FF4855">
        <w:rPr>
          <w:rFonts w:cs="Arial"/>
        </w:rPr>
        <w:t>,</w:t>
      </w:r>
      <w:r w:rsidR="00E5189E">
        <w:rPr>
          <w:rFonts w:cs="Arial"/>
        </w:rPr>
        <w:t xml:space="preserve"> </w:t>
      </w:r>
      <w:r w:rsidR="00CF1FEB">
        <w:rPr>
          <w:rFonts w:cs="Arial"/>
        </w:rPr>
        <w:t xml:space="preserve">no km 161, </w:t>
      </w:r>
      <w:bookmarkStart w:id="0" w:name="_GoBack"/>
      <w:bookmarkEnd w:id="0"/>
      <w:r w:rsidR="00E5189E">
        <w:rPr>
          <w:rFonts w:cs="Arial"/>
        </w:rPr>
        <w:t>defronte da Churrascaria Boi Mil</w:t>
      </w:r>
      <w:r w:rsidR="00FF4855">
        <w:rPr>
          <w:rFonts w:cs="Arial"/>
        </w:rPr>
        <w:t>,</w:t>
      </w:r>
      <w:r w:rsidR="00E5189E">
        <w:rPr>
          <w:rFonts w:cs="Arial"/>
        </w:rPr>
        <w:t xml:space="preserve"> foi fechada </w:t>
      </w:r>
      <w:r w:rsidR="00FF4855">
        <w:rPr>
          <w:rFonts w:cs="Arial"/>
        </w:rPr>
        <w:t>e</w:t>
      </w:r>
      <w:r w:rsidR="00E5189E">
        <w:rPr>
          <w:rFonts w:cs="Arial"/>
        </w:rPr>
        <w:t xml:space="preserve"> atualmente</w:t>
      </w:r>
      <w:r w:rsidR="00D14420">
        <w:rPr>
          <w:rFonts w:cs="Arial"/>
        </w:rPr>
        <w:t xml:space="preserve"> </w:t>
      </w:r>
      <w:r w:rsidR="00E5189E">
        <w:rPr>
          <w:rFonts w:cs="Arial"/>
        </w:rPr>
        <w:t xml:space="preserve">os pedestres que utilizam a mencionada passarela </w:t>
      </w:r>
      <w:r w:rsidRPr="00FD37D7">
        <w:rPr>
          <w:rFonts w:cs="Arial"/>
        </w:rPr>
        <w:t>corre</w:t>
      </w:r>
      <w:r w:rsidR="00602D38">
        <w:rPr>
          <w:rFonts w:cs="Arial"/>
        </w:rPr>
        <w:t>m</w:t>
      </w:r>
      <w:r w:rsidRPr="00FD37D7">
        <w:rPr>
          <w:rFonts w:cs="Arial"/>
        </w:rPr>
        <w:t xml:space="preserve"> sérios riscos</w:t>
      </w:r>
      <w:r w:rsidR="00FF4855">
        <w:rPr>
          <w:rFonts w:cs="Arial"/>
        </w:rPr>
        <w:t>, pois</w:t>
      </w:r>
      <w:r w:rsidR="005B228B">
        <w:rPr>
          <w:rFonts w:cs="Arial"/>
        </w:rPr>
        <w:t xml:space="preserve">, para acessar o local, </w:t>
      </w:r>
      <w:r w:rsidR="00FF4855">
        <w:rPr>
          <w:rFonts w:cs="Arial"/>
        </w:rPr>
        <w:t xml:space="preserve">precisam atravessar a Avenida Aldo </w:t>
      </w:r>
      <w:proofErr w:type="spellStart"/>
      <w:r w:rsidR="00FF4855">
        <w:rPr>
          <w:rFonts w:cs="Arial"/>
        </w:rPr>
        <w:t>Lencioni</w:t>
      </w:r>
      <w:proofErr w:type="spellEnd"/>
      <w:r w:rsidR="00FF4855">
        <w:rPr>
          <w:rFonts w:cs="Arial"/>
        </w:rPr>
        <w:t xml:space="preserve"> Toledo, o</w:t>
      </w:r>
      <w:r w:rsidRPr="00FD37D7">
        <w:rPr>
          <w:rFonts w:cs="Arial"/>
        </w:rPr>
        <w:t>nde o fluxo de veículos é muito g</w:t>
      </w:r>
      <w:r w:rsidR="00602D38">
        <w:rPr>
          <w:rFonts w:cs="Arial"/>
        </w:rPr>
        <w:t xml:space="preserve">rande neste </w:t>
      </w:r>
      <w:r w:rsidR="00FF4855">
        <w:rPr>
          <w:rFonts w:cs="Arial"/>
        </w:rPr>
        <w:t>trecho.</w:t>
      </w:r>
    </w:p>
    <w:p w:rsidR="00FD37D7" w:rsidRDefault="00FD37D7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D37D7">
        <w:rPr>
          <w:rFonts w:cs="Arial"/>
        </w:rPr>
        <w:t>Salientamos</w:t>
      </w:r>
      <w:r w:rsidR="00BA559F">
        <w:rPr>
          <w:rFonts w:cs="Arial"/>
        </w:rPr>
        <w:t>,</w:t>
      </w:r>
      <w:r w:rsidRPr="00FD37D7">
        <w:rPr>
          <w:rFonts w:cs="Arial"/>
        </w:rPr>
        <w:t xml:space="preserve"> ainda</w:t>
      </w:r>
      <w:r w:rsidR="00BA559F">
        <w:rPr>
          <w:rFonts w:cs="Arial"/>
        </w:rPr>
        <w:t>,</w:t>
      </w:r>
      <w:r w:rsidRPr="00FD37D7">
        <w:rPr>
          <w:rFonts w:cs="Arial"/>
        </w:rPr>
        <w:t xml:space="preserve"> que </w:t>
      </w:r>
      <w:r w:rsidR="00C46707">
        <w:rPr>
          <w:rFonts w:cs="Arial"/>
        </w:rPr>
        <w:t xml:space="preserve">a passarela </w:t>
      </w:r>
      <w:r w:rsidRPr="00FD37D7">
        <w:rPr>
          <w:rFonts w:cs="Arial"/>
        </w:rPr>
        <w:t>em questão é frequentemente u</w:t>
      </w:r>
      <w:r w:rsidR="00292EDC">
        <w:rPr>
          <w:rFonts w:cs="Arial"/>
        </w:rPr>
        <w:t>tilizada</w:t>
      </w:r>
      <w:r w:rsidRPr="00FD37D7">
        <w:rPr>
          <w:rFonts w:cs="Arial"/>
        </w:rPr>
        <w:t xml:space="preserve"> por moradores da região como atalho para </w:t>
      </w:r>
      <w:r w:rsidR="00AF5329">
        <w:rPr>
          <w:rFonts w:cs="Arial"/>
        </w:rPr>
        <w:t xml:space="preserve">se </w:t>
      </w:r>
      <w:r w:rsidRPr="00FD37D7">
        <w:rPr>
          <w:rFonts w:cs="Arial"/>
        </w:rPr>
        <w:t xml:space="preserve">chegar ao Distrito do Parque Meia </w:t>
      </w:r>
      <w:r w:rsidR="00C46966">
        <w:rPr>
          <w:rFonts w:cs="Arial"/>
        </w:rPr>
        <w:t>Lua</w:t>
      </w:r>
      <w:r w:rsidR="00FF4855">
        <w:rPr>
          <w:rFonts w:cs="Arial"/>
        </w:rPr>
        <w:t xml:space="preserve"> e que </w:t>
      </w:r>
      <w:r w:rsidR="00926260">
        <w:rPr>
          <w:rFonts w:cs="Arial"/>
        </w:rPr>
        <w:t xml:space="preserve">o atendimento da </w:t>
      </w:r>
      <w:r w:rsidR="005A7A89">
        <w:rPr>
          <w:rFonts w:cs="Arial"/>
        </w:rPr>
        <w:t>solicita</w:t>
      </w:r>
      <w:r w:rsidR="00926260">
        <w:rPr>
          <w:rFonts w:cs="Arial"/>
        </w:rPr>
        <w:t xml:space="preserve">ção </w:t>
      </w:r>
      <w:r w:rsidR="00972957">
        <w:rPr>
          <w:rFonts w:cs="Arial"/>
        </w:rPr>
        <w:t>é necessári</w:t>
      </w:r>
      <w:r w:rsidR="00926260">
        <w:rPr>
          <w:rFonts w:cs="Arial"/>
        </w:rPr>
        <w:t>o</w:t>
      </w:r>
      <w:r w:rsidR="00972957">
        <w:rPr>
          <w:rFonts w:cs="Arial"/>
        </w:rPr>
        <w:t xml:space="preserve"> para garantir</w:t>
      </w:r>
      <w:r w:rsidR="00FF4855" w:rsidRPr="00FD37D7">
        <w:rPr>
          <w:rFonts w:cs="Arial"/>
        </w:rPr>
        <w:t xml:space="preserve"> a segurança d</w:t>
      </w:r>
      <w:r w:rsidR="00972957">
        <w:rPr>
          <w:rFonts w:cs="Arial"/>
        </w:rPr>
        <w:t>os</w:t>
      </w:r>
      <w:r w:rsidR="00FF4855" w:rsidRPr="00FD37D7">
        <w:rPr>
          <w:rFonts w:cs="Arial"/>
        </w:rPr>
        <w:t xml:space="preserve"> pedestres, especialmente os cadeirantes, senhoras com carrinhos de bebê e ciclistas</w:t>
      </w:r>
      <w:r w:rsidRPr="00FD37D7">
        <w:rPr>
          <w:rFonts w:cs="Arial"/>
        </w:rPr>
        <w:t>.</w:t>
      </w:r>
    </w:p>
    <w:p w:rsidR="009D7E2A" w:rsidRDefault="00FD37D7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D37D7">
        <w:rPr>
          <w:rFonts w:cs="Arial"/>
        </w:rPr>
        <w:t>Seguem fotos</w:t>
      </w:r>
      <w:r w:rsidR="009D7E2A">
        <w:rPr>
          <w:rFonts w:cs="Arial"/>
        </w:rPr>
        <w:t>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>d</w:t>
      </w:r>
      <w:r w:rsidR="00252BDE">
        <w:rPr>
          <w:rFonts w:cs="Arial"/>
        </w:rPr>
        <w:t xml:space="preserve">a CCR NovaDutra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D27847">
        <w:rPr>
          <w:rFonts w:cs="Arial"/>
        </w:rPr>
        <w:t>18</w:t>
      </w:r>
      <w:r w:rsidR="00330182">
        <w:rPr>
          <w:rFonts w:cs="Arial"/>
        </w:rPr>
        <w:t xml:space="preserve"> de </w:t>
      </w:r>
      <w:r w:rsidR="009C0F72">
        <w:rPr>
          <w:rFonts w:cs="Arial"/>
        </w:rPr>
        <w:t xml:space="preserve">março </w:t>
      </w:r>
      <w:r w:rsidR="00EB73BD">
        <w:rPr>
          <w:rFonts w:cs="Arial"/>
        </w:rPr>
        <w:t>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Pr="00A34F2C" w:rsidRDefault="00330182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CE2FCC" w:rsidRDefault="00330182" w:rsidP="008F6824">
      <w:pPr>
        <w:jc w:val="center"/>
      </w:pPr>
      <w:r>
        <w:t>Vereador - Líder do DC</w:t>
      </w:r>
      <w:r w:rsidR="00CE2FCC">
        <w:br w:type="page"/>
      </w:r>
    </w:p>
    <w:p w:rsidR="00330182" w:rsidRPr="000976EA" w:rsidRDefault="001D2667" w:rsidP="00D705A1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drawing>
          <wp:inline distT="0" distB="0" distL="0" distR="0" wp14:anchorId="1FBEFF1F">
            <wp:extent cx="5425440" cy="4069080"/>
            <wp:effectExtent l="0" t="0" r="3810" b="762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440" cy="406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6EA" w:rsidRPr="000976EA" w:rsidRDefault="000976EA" w:rsidP="00D705A1">
      <w:pPr>
        <w:jc w:val="center"/>
        <w:rPr>
          <w:sz w:val="22"/>
          <w:szCs w:val="22"/>
        </w:rPr>
      </w:pPr>
    </w:p>
    <w:p w:rsidR="000976EA" w:rsidRDefault="001D2667" w:rsidP="00D705A1">
      <w:pPr>
        <w:jc w:val="center"/>
      </w:pPr>
      <w:r>
        <w:rPr>
          <w:noProof/>
        </w:rPr>
        <w:drawing>
          <wp:inline distT="0" distB="0" distL="0" distR="0" wp14:anchorId="608DB1D4">
            <wp:extent cx="5425440" cy="3893820"/>
            <wp:effectExtent l="0" t="0" r="381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440" cy="389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976EA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5C4" w:rsidRDefault="004F75C4">
      <w:r>
        <w:separator/>
      </w:r>
    </w:p>
  </w:endnote>
  <w:endnote w:type="continuationSeparator" w:id="0">
    <w:p w:rsidR="004F75C4" w:rsidRDefault="004F7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5C4" w:rsidRDefault="004F75C4">
      <w:r>
        <w:separator/>
      </w:r>
    </w:p>
  </w:footnote>
  <w:footnote w:type="continuationSeparator" w:id="0">
    <w:p w:rsidR="004F75C4" w:rsidRDefault="004F7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19695E">
      <w:rPr>
        <w:rFonts w:cs="Arial"/>
        <w:b/>
        <w:sz w:val="20"/>
        <w:szCs w:val="20"/>
        <w:u w:val="single"/>
      </w:rPr>
      <w:t>96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E2FCC">
      <w:rPr>
        <w:rFonts w:cs="Arial"/>
        <w:b/>
        <w:sz w:val="20"/>
        <w:szCs w:val="20"/>
        <w:u w:val="single"/>
      </w:rPr>
      <w:t>20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Valmir do Parque Meia Lua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226B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226B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17AD"/>
    <w:rsid w:val="00082A84"/>
    <w:rsid w:val="0009078A"/>
    <w:rsid w:val="00094490"/>
    <w:rsid w:val="000958D5"/>
    <w:rsid w:val="000976EA"/>
    <w:rsid w:val="00097CAE"/>
    <w:rsid w:val="000D7C0D"/>
    <w:rsid w:val="000F6251"/>
    <w:rsid w:val="00106F15"/>
    <w:rsid w:val="00122763"/>
    <w:rsid w:val="00135FB6"/>
    <w:rsid w:val="0014591F"/>
    <w:rsid w:val="00145E9B"/>
    <w:rsid w:val="00150EE2"/>
    <w:rsid w:val="00172E81"/>
    <w:rsid w:val="00181CD2"/>
    <w:rsid w:val="00190BDD"/>
    <w:rsid w:val="00193505"/>
    <w:rsid w:val="0019695E"/>
    <w:rsid w:val="001A09F2"/>
    <w:rsid w:val="001A5778"/>
    <w:rsid w:val="001B0773"/>
    <w:rsid w:val="001C4ED2"/>
    <w:rsid w:val="001C6D89"/>
    <w:rsid w:val="001D2667"/>
    <w:rsid w:val="001F13C3"/>
    <w:rsid w:val="00204ED7"/>
    <w:rsid w:val="00230859"/>
    <w:rsid w:val="00234E39"/>
    <w:rsid w:val="00236CE1"/>
    <w:rsid w:val="002377BC"/>
    <w:rsid w:val="002431B1"/>
    <w:rsid w:val="002509A8"/>
    <w:rsid w:val="00252BDE"/>
    <w:rsid w:val="00253C82"/>
    <w:rsid w:val="002821E6"/>
    <w:rsid w:val="00292EDC"/>
    <w:rsid w:val="002A7434"/>
    <w:rsid w:val="002C44B9"/>
    <w:rsid w:val="002C4B2B"/>
    <w:rsid w:val="002C5C70"/>
    <w:rsid w:val="002D053B"/>
    <w:rsid w:val="002D3D9E"/>
    <w:rsid w:val="002F02DB"/>
    <w:rsid w:val="0030168E"/>
    <w:rsid w:val="0030208B"/>
    <w:rsid w:val="00317C1A"/>
    <w:rsid w:val="003224D5"/>
    <w:rsid w:val="00323F0F"/>
    <w:rsid w:val="00330182"/>
    <w:rsid w:val="00342AF4"/>
    <w:rsid w:val="00347D5E"/>
    <w:rsid w:val="00366468"/>
    <w:rsid w:val="00375FEA"/>
    <w:rsid w:val="00381797"/>
    <w:rsid w:val="003848C4"/>
    <w:rsid w:val="00390D64"/>
    <w:rsid w:val="00397FF3"/>
    <w:rsid w:val="003A77BE"/>
    <w:rsid w:val="003B3D5C"/>
    <w:rsid w:val="003C08E5"/>
    <w:rsid w:val="003E188F"/>
    <w:rsid w:val="003F7497"/>
    <w:rsid w:val="00412795"/>
    <w:rsid w:val="004131CC"/>
    <w:rsid w:val="00426A3A"/>
    <w:rsid w:val="00445771"/>
    <w:rsid w:val="00461880"/>
    <w:rsid w:val="00462383"/>
    <w:rsid w:val="00480DFB"/>
    <w:rsid w:val="00487B4C"/>
    <w:rsid w:val="00487D64"/>
    <w:rsid w:val="00493115"/>
    <w:rsid w:val="004C2C30"/>
    <w:rsid w:val="004C4EB7"/>
    <w:rsid w:val="004C6C78"/>
    <w:rsid w:val="004D309C"/>
    <w:rsid w:val="004E06ED"/>
    <w:rsid w:val="004E46DA"/>
    <w:rsid w:val="004F39E9"/>
    <w:rsid w:val="004F690D"/>
    <w:rsid w:val="004F6A11"/>
    <w:rsid w:val="004F75C4"/>
    <w:rsid w:val="00505357"/>
    <w:rsid w:val="00505FD8"/>
    <w:rsid w:val="00524669"/>
    <w:rsid w:val="00533862"/>
    <w:rsid w:val="00542680"/>
    <w:rsid w:val="00564368"/>
    <w:rsid w:val="00573CE4"/>
    <w:rsid w:val="0058109A"/>
    <w:rsid w:val="005868AE"/>
    <w:rsid w:val="005A01D0"/>
    <w:rsid w:val="005A03FA"/>
    <w:rsid w:val="005A377A"/>
    <w:rsid w:val="005A7A89"/>
    <w:rsid w:val="005B228B"/>
    <w:rsid w:val="005B3D21"/>
    <w:rsid w:val="005C3938"/>
    <w:rsid w:val="005C6797"/>
    <w:rsid w:val="005D702D"/>
    <w:rsid w:val="005E138D"/>
    <w:rsid w:val="00602D38"/>
    <w:rsid w:val="0060397F"/>
    <w:rsid w:val="00613259"/>
    <w:rsid w:val="0061546E"/>
    <w:rsid w:val="00624472"/>
    <w:rsid w:val="006426AE"/>
    <w:rsid w:val="00642F1E"/>
    <w:rsid w:val="00660013"/>
    <w:rsid w:val="00674F7D"/>
    <w:rsid w:val="00681021"/>
    <w:rsid w:val="00682E6E"/>
    <w:rsid w:val="00691CF5"/>
    <w:rsid w:val="0069312F"/>
    <w:rsid w:val="00693766"/>
    <w:rsid w:val="006A370D"/>
    <w:rsid w:val="006B0B8E"/>
    <w:rsid w:val="006C59BC"/>
    <w:rsid w:val="006D6F7D"/>
    <w:rsid w:val="006E44D7"/>
    <w:rsid w:val="006E7E66"/>
    <w:rsid w:val="006F4E64"/>
    <w:rsid w:val="006F6520"/>
    <w:rsid w:val="006F7B0A"/>
    <w:rsid w:val="00700086"/>
    <w:rsid w:val="00711CC1"/>
    <w:rsid w:val="00715F74"/>
    <w:rsid w:val="007206EB"/>
    <w:rsid w:val="00721A76"/>
    <w:rsid w:val="00725E66"/>
    <w:rsid w:val="00726E17"/>
    <w:rsid w:val="00727CDB"/>
    <w:rsid w:val="0073132A"/>
    <w:rsid w:val="0073407F"/>
    <w:rsid w:val="00775A1B"/>
    <w:rsid w:val="00775D52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0A28"/>
    <w:rsid w:val="00817C91"/>
    <w:rsid w:val="00820C13"/>
    <w:rsid w:val="008235DB"/>
    <w:rsid w:val="00833E7C"/>
    <w:rsid w:val="008365FC"/>
    <w:rsid w:val="00843487"/>
    <w:rsid w:val="008474F2"/>
    <w:rsid w:val="00847658"/>
    <w:rsid w:val="00870972"/>
    <w:rsid w:val="00870EFA"/>
    <w:rsid w:val="00877E50"/>
    <w:rsid w:val="00884ABF"/>
    <w:rsid w:val="008909A4"/>
    <w:rsid w:val="008938F6"/>
    <w:rsid w:val="008A0EB2"/>
    <w:rsid w:val="008C33AB"/>
    <w:rsid w:val="008D08A1"/>
    <w:rsid w:val="008D5256"/>
    <w:rsid w:val="008E4412"/>
    <w:rsid w:val="008F6824"/>
    <w:rsid w:val="0091159E"/>
    <w:rsid w:val="00911899"/>
    <w:rsid w:val="00922964"/>
    <w:rsid w:val="00926260"/>
    <w:rsid w:val="0092740F"/>
    <w:rsid w:val="00940807"/>
    <w:rsid w:val="00944C1A"/>
    <w:rsid w:val="00972957"/>
    <w:rsid w:val="009768E6"/>
    <w:rsid w:val="009A2ABD"/>
    <w:rsid w:val="009B207E"/>
    <w:rsid w:val="009B32F8"/>
    <w:rsid w:val="009C0F72"/>
    <w:rsid w:val="009D0F6E"/>
    <w:rsid w:val="009D50D4"/>
    <w:rsid w:val="009D512F"/>
    <w:rsid w:val="009D7E2A"/>
    <w:rsid w:val="009E1F05"/>
    <w:rsid w:val="009E32D1"/>
    <w:rsid w:val="009E6B3F"/>
    <w:rsid w:val="009E73A3"/>
    <w:rsid w:val="00A13270"/>
    <w:rsid w:val="00A144E7"/>
    <w:rsid w:val="00A21A8C"/>
    <w:rsid w:val="00A27D0E"/>
    <w:rsid w:val="00A349F1"/>
    <w:rsid w:val="00A46B01"/>
    <w:rsid w:val="00A63596"/>
    <w:rsid w:val="00A92CB9"/>
    <w:rsid w:val="00AC24F9"/>
    <w:rsid w:val="00AC712C"/>
    <w:rsid w:val="00AD6B47"/>
    <w:rsid w:val="00AE232A"/>
    <w:rsid w:val="00AF5329"/>
    <w:rsid w:val="00B00ED0"/>
    <w:rsid w:val="00B10E9F"/>
    <w:rsid w:val="00B57E0F"/>
    <w:rsid w:val="00B72E3A"/>
    <w:rsid w:val="00B73FE9"/>
    <w:rsid w:val="00B75CEF"/>
    <w:rsid w:val="00BA1565"/>
    <w:rsid w:val="00BA404A"/>
    <w:rsid w:val="00BA559F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162E6"/>
    <w:rsid w:val="00C36E68"/>
    <w:rsid w:val="00C42806"/>
    <w:rsid w:val="00C44D39"/>
    <w:rsid w:val="00C4535D"/>
    <w:rsid w:val="00C45509"/>
    <w:rsid w:val="00C46707"/>
    <w:rsid w:val="00C46966"/>
    <w:rsid w:val="00C76263"/>
    <w:rsid w:val="00C8637D"/>
    <w:rsid w:val="00C867B8"/>
    <w:rsid w:val="00CA759E"/>
    <w:rsid w:val="00CB2BAB"/>
    <w:rsid w:val="00CE2FCC"/>
    <w:rsid w:val="00CF1FEB"/>
    <w:rsid w:val="00CF31DE"/>
    <w:rsid w:val="00D11D60"/>
    <w:rsid w:val="00D14420"/>
    <w:rsid w:val="00D14EB1"/>
    <w:rsid w:val="00D1616F"/>
    <w:rsid w:val="00D16CA1"/>
    <w:rsid w:val="00D2072E"/>
    <w:rsid w:val="00D226B2"/>
    <w:rsid w:val="00D233C7"/>
    <w:rsid w:val="00D2463B"/>
    <w:rsid w:val="00D27847"/>
    <w:rsid w:val="00D312F1"/>
    <w:rsid w:val="00D507D5"/>
    <w:rsid w:val="00D5430F"/>
    <w:rsid w:val="00D564F1"/>
    <w:rsid w:val="00D705A1"/>
    <w:rsid w:val="00D8365B"/>
    <w:rsid w:val="00D96EA6"/>
    <w:rsid w:val="00DB23E5"/>
    <w:rsid w:val="00DB48F6"/>
    <w:rsid w:val="00DC179F"/>
    <w:rsid w:val="00DE50DD"/>
    <w:rsid w:val="00E0249F"/>
    <w:rsid w:val="00E07978"/>
    <w:rsid w:val="00E11F92"/>
    <w:rsid w:val="00E1205B"/>
    <w:rsid w:val="00E14F37"/>
    <w:rsid w:val="00E3022D"/>
    <w:rsid w:val="00E371E4"/>
    <w:rsid w:val="00E5189E"/>
    <w:rsid w:val="00E61D0F"/>
    <w:rsid w:val="00E66CFD"/>
    <w:rsid w:val="00E721EC"/>
    <w:rsid w:val="00E810B0"/>
    <w:rsid w:val="00E86C30"/>
    <w:rsid w:val="00E90791"/>
    <w:rsid w:val="00E90C30"/>
    <w:rsid w:val="00EB04D6"/>
    <w:rsid w:val="00EB73BD"/>
    <w:rsid w:val="00ED2065"/>
    <w:rsid w:val="00EF235B"/>
    <w:rsid w:val="00EF5F71"/>
    <w:rsid w:val="00F17BA9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D2516"/>
    <w:rsid w:val="00FD37D7"/>
    <w:rsid w:val="00FE147C"/>
    <w:rsid w:val="00FE28F8"/>
    <w:rsid w:val="00FE2DF6"/>
    <w:rsid w:val="00FE3B6B"/>
    <w:rsid w:val="00FF1FEE"/>
    <w:rsid w:val="00FF31C7"/>
    <w:rsid w:val="00FF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AD676-5DFB-4C80-9797-1456AE324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62</TotalTime>
  <Pages>2</Pages>
  <Words>262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57</cp:revision>
  <cp:lastPrinted>2019-11-19T11:55:00Z</cp:lastPrinted>
  <dcterms:created xsi:type="dcterms:W3CDTF">2020-03-16T18:11:00Z</dcterms:created>
  <dcterms:modified xsi:type="dcterms:W3CDTF">2020-03-17T14:47:00Z</dcterms:modified>
</cp:coreProperties>
</file>